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A4B91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THORNE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fl.1446-84)</w:t>
      </w:r>
    </w:p>
    <w:p w14:paraId="1E51BD1D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Reading, Berkshire.</w:t>
      </w:r>
    </w:p>
    <w:p w14:paraId="40D0C74B" w14:textId="77777777" w:rsidR="00665F59" w:rsidRDefault="00665F59" w:rsidP="00665F59">
      <w:pPr>
        <w:rPr>
          <w:rFonts w:ascii="Times New Roman" w:hAnsi="Times New Roman" w:cs="Times New Roman"/>
        </w:rPr>
      </w:pPr>
    </w:p>
    <w:p w14:paraId="247A6635" w14:textId="77777777" w:rsidR="00665F59" w:rsidRDefault="00665F59" w:rsidP="00665F59">
      <w:pPr>
        <w:rPr>
          <w:rFonts w:ascii="Times New Roman" w:hAnsi="Times New Roman" w:cs="Times New Roman"/>
        </w:rPr>
      </w:pPr>
    </w:p>
    <w:p w14:paraId="06AFD08E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1446</w:t>
      </w:r>
      <w:r>
        <w:rPr>
          <w:rFonts w:ascii="Times New Roman" w:hAnsi="Times New Roman" w:cs="Times New Roman"/>
        </w:rPr>
        <w:tab/>
        <w:t>He became Abbot.  (V.C.H. Berkshire vol.2 pp.62-73)</w:t>
      </w:r>
    </w:p>
    <w:p w14:paraId="6430D458" w14:textId="77777777" w:rsidR="00980D01" w:rsidRDefault="00980D01" w:rsidP="00980D01">
      <w:pPr>
        <w:pStyle w:val="NoSpacing"/>
        <w:jc w:val="both"/>
      </w:pPr>
      <w:r>
        <w:tab/>
        <w:t>1455</w:t>
      </w:r>
      <w:r>
        <w:tab/>
        <w:t xml:space="preserve">He made a plaint of trespass and taking against Thomas Waterman of </w:t>
      </w:r>
    </w:p>
    <w:p w14:paraId="404F2436" w14:textId="77777777" w:rsidR="00980D01" w:rsidRDefault="00980D01" w:rsidP="00980D01">
      <w:pPr>
        <w:pStyle w:val="NoSpacing"/>
        <w:jc w:val="both"/>
      </w:pPr>
      <w:r>
        <w:tab/>
      </w:r>
      <w:r>
        <w:tab/>
        <w:t>Reading, brasier(q.v.).</w:t>
      </w:r>
    </w:p>
    <w:p w14:paraId="17E91755" w14:textId="36A86906" w:rsidR="00980D01" w:rsidRDefault="00980D01" w:rsidP="00980D01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EF010F">
          <w:rPr>
            <w:rStyle w:val="Hyperlink"/>
          </w:rPr>
          <w:t>https://waalt.uh.edu/index.php/CP40/776</w:t>
        </w:r>
      </w:hyperlink>
      <w:r>
        <w:t xml:space="preserve"> )</w:t>
      </w:r>
    </w:p>
    <w:p w14:paraId="00D2B176" w14:textId="77777777" w:rsidR="00D83174" w:rsidRDefault="00D83174" w:rsidP="00D83174">
      <w:pPr>
        <w:pStyle w:val="NoSpacing"/>
        <w:jc w:val="both"/>
      </w:pPr>
      <w:r>
        <w:tab/>
        <w:t>1483</w:t>
      </w:r>
      <w:r>
        <w:tab/>
        <w:t xml:space="preserve">He made a plaint of debt against Thomas </w:t>
      </w:r>
      <w:proofErr w:type="spellStart"/>
      <w:r>
        <w:t>Whitbourn</w:t>
      </w:r>
      <w:proofErr w:type="spellEnd"/>
      <w:r>
        <w:t xml:space="preserve"> of Wallingford,</w:t>
      </w:r>
    </w:p>
    <w:p w14:paraId="2DEEA0A9" w14:textId="77777777" w:rsidR="00D83174" w:rsidRDefault="00D83174" w:rsidP="00D83174">
      <w:pPr>
        <w:pStyle w:val="NoSpacing"/>
        <w:jc w:val="both"/>
      </w:pPr>
      <w:r>
        <w:tab/>
      </w:r>
      <w:r>
        <w:tab/>
        <w:t>Oxfordshire(q.v.).</w:t>
      </w:r>
    </w:p>
    <w:p w14:paraId="7A17DEFE" w14:textId="0BD2E760" w:rsidR="00D83174" w:rsidRDefault="00D83174" w:rsidP="00D83174">
      <w:pPr>
        <w:pStyle w:val="NoSpacing"/>
        <w:jc w:val="both"/>
      </w:pPr>
      <w:r>
        <w:tab/>
      </w:r>
      <w:r>
        <w:tab/>
        <w:t xml:space="preserve">( </w:t>
      </w:r>
      <w:hyperlink r:id="rId7" w:history="1">
        <w:r w:rsidRPr="00C3707B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21E08E23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non-payment of an annual rent against John </w:t>
      </w:r>
      <w:proofErr w:type="spellStart"/>
      <w:r>
        <w:rPr>
          <w:rFonts w:ascii="Times New Roman" w:hAnsi="Times New Roman" w:cs="Times New Roman"/>
        </w:rPr>
        <w:t>Huntyngdon</w:t>
      </w:r>
      <w:proofErr w:type="spellEnd"/>
    </w:p>
    <w:p w14:paraId="3EB9912F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Pangbourne.</w:t>
      </w:r>
    </w:p>
    <w:p w14:paraId="700381F3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9D4B3A" w14:textId="77777777" w:rsidR="00665F59" w:rsidRDefault="00665F59" w:rsidP="00665F59">
      <w:pPr>
        <w:rPr>
          <w:rFonts w:ascii="Times New Roman" w:hAnsi="Times New Roman" w:cs="Times New Roman"/>
        </w:rPr>
      </w:pPr>
    </w:p>
    <w:p w14:paraId="1A5BC4F7" w14:textId="77777777" w:rsidR="00665F59" w:rsidRDefault="00665F59" w:rsidP="00665F59">
      <w:pPr>
        <w:rPr>
          <w:rFonts w:ascii="Times New Roman" w:hAnsi="Times New Roman" w:cs="Times New Roman"/>
        </w:rPr>
      </w:pPr>
    </w:p>
    <w:p w14:paraId="4DA009DA" w14:textId="77777777" w:rsidR="00665F59" w:rsidRDefault="00665F59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4E85D4CF" w14:textId="41459667" w:rsidR="00D83174" w:rsidRDefault="00D83174" w:rsidP="00665F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July 2024</w:t>
      </w:r>
    </w:p>
    <w:p w14:paraId="1AE0904E" w14:textId="77777777" w:rsidR="00D83174" w:rsidRPr="00E71FC3" w:rsidRDefault="00D83174" w:rsidP="00E71FC3">
      <w:pPr>
        <w:pStyle w:val="NoSpacing"/>
      </w:pPr>
    </w:p>
    <w:sectPr w:rsidR="00D83174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8F99D" w14:textId="77777777" w:rsidR="00665F59" w:rsidRDefault="00665F59" w:rsidP="00E71FC3">
      <w:r>
        <w:separator/>
      </w:r>
    </w:p>
  </w:endnote>
  <w:endnote w:type="continuationSeparator" w:id="0">
    <w:p w14:paraId="60B0C726" w14:textId="77777777" w:rsidR="00665F59" w:rsidRDefault="00665F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CE4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CCEA3" w14:textId="77777777" w:rsidR="00665F59" w:rsidRDefault="00665F59" w:rsidP="00E71FC3">
      <w:r>
        <w:separator/>
      </w:r>
    </w:p>
  </w:footnote>
  <w:footnote w:type="continuationSeparator" w:id="0">
    <w:p w14:paraId="0336600C" w14:textId="77777777" w:rsidR="00665F59" w:rsidRDefault="00665F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59"/>
    <w:rsid w:val="001A7C09"/>
    <w:rsid w:val="00577BD5"/>
    <w:rsid w:val="00656CBA"/>
    <w:rsid w:val="00665C2F"/>
    <w:rsid w:val="00665F59"/>
    <w:rsid w:val="006A1F77"/>
    <w:rsid w:val="00733BE7"/>
    <w:rsid w:val="00980D01"/>
    <w:rsid w:val="00AB52E8"/>
    <w:rsid w:val="00B16D3F"/>
    <w:rsid w:val="00BB41AC"/>
    <w:rsid w:val="00D831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5A2A0"/>
  <w15:chartTrackingRefBased/>
  <w15:docId w15:val="{6998DCB4-19DA-4B51-AF6C-FEE74015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F5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65F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2019-02-19T19:46:00Z</dcterms:created>
  <dcterms:modified xsi:type="dcterms:W3CDTF">2024-07-30T16:28:00Z</dcterms:modified>
</cp:coreProperties>
</file>